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277714BE" w14:textId="5CADD2DA" w:rsidR="003E4B83" w:rsidRDefault="00584A83" w:rsidP="0054400F">
      <w:pPr>
        <w:pStyle w:val="Overskrift1"/>
        <w:spacing w:before="0" w:after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2</w:t>
      </w:r>
      <w:r w:rsidR="00A659B0">
        <w:rPr>
          <w:rFonts w:asciiTheme="minorHAnsi" w:hAnsiTheme="minorHAnsi" w:cstheme="minorHAnsi"/>
          <w:i/>
          <w:iCs/>
          <w:sz w:val="22"/>
          <w:szCs w:val="22"/>
        </w:rPr>
        <w:t>6/9740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E4B83">
        <w:rPr>
          <w:rFonts w:asciiTheme="minorHAnsi" w:hAnsiTheme="minorHAnsi" w:cstheme="minorHAnsi"/>
          <w:i/>
          <w:iCs/>
          <w:sz w:val="22"/>
          <w:szCs w:val="22"/>
        </w:rPr>
        <w:t>Konkurranse om brøyting og strøing på kommunale veier</w:t>
      </w:r>
    </w:p>
    <w:p w14:paraId="1F286F49" w14:textId="77777777" w:rsidR="003E4B83" w:rsidRPr="003E4B83" w:rsidRDefault="003E4B83" w:rsidP="003E4B83"/>
    <w:p w14:paraId="787B4AB8" w14:textId="1B732533" w:rsidR="00110AA1" w:rsidRDefault="00201918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>Vedlegg</w:t>
      </w:r>
      <w:r w:rsidR="00EC31C4">
        <w:rPr>
          <w:rFonts w:asciiTheme="minorHAnsi" w:hAnsiTheme="minorHAnsi"/>
          <w:sz w:val="36"/>
          <w:szCs w:val="36"/>
        </w:rPr>
        <w:t xml:space="preserve"> </w:t>
      </w:r>
      <w:r w:rsidR="00A659B0">
        <w:rPr>
          <w:rFonts w:asciiTheme="minorHAnsi" w:hAnsiTheme="minorHAnsi"/>
          <w:sz w:val="36"/>
          <w:szCs w:val="36"/>
        </w:rPr>
        <w:t>9</w:t>
      </w:r>
      <w:r>
        <w:rPr>
          <w:rFonts w:asciiTheme="minorHAnsi" w:hAnsiTheme="minorHAnsi"/>
          <w:sz w:val="36"/>
          <w:szCs w:val="36"/>
        </w:rPr>
        <w:t xml:space="preserve"> </w:t>
      </w:r>
      <w:r w:rsidR="00C73370">
        <w:rPr>
          <w:rFonts w:asciiTheme="minorHAnsi" w:hAnsiTheme="minorHAnsi"/>
          <w:sz w:val="36"/>
          <w:szCs w:val="36"/>
        </w:rPr>
        <w:t>–</w:t>
      </w:r>
      <w:r>
        <w:rPr>
          <w:rFonts w:asciiTheme="minorHAnsi" w:hAnsiTheme="minorHAnsi"/>
          <w:sz w:val="36"/>
          <w:szCs w:val="36"/>
        </w:rPr>
        <w:t xml:space="preserve"> </w:t>
      </w:r>
      <w:r w:rsidR="003F41E8">
        <w:rPr>
          <w:rFonts w:asciiTheme="minorHAnsi" w:hAnsiTheme="minorHAnsi"/>
          <w:sz w:val="36"/>
          <w:szCs w:val="36"/>
        </w:rPr>
        <w:t>Kvalifikasjonskrav</w:t>
      </w:r>
      <w:r w:rsidR="00C73370">
        <w:rPr>
          <w:rFonts w:asciiTheme="minorHAnsi" w:hAnsiTheme="minorHAnsi"/>
          <w:sz w:val="36"/>
          <w:szCs w:val="36"/>
        </w:rPr>
        <w:t xml:space="preserve"> til erfaring</w:t>
      </w:r>
      <w:r w:rsidR="003F41E8">
        <w:rPr>
          <w:rFonts w:asciiTheme="minorHAnsi" w:hAnsiTheme="minorHAnsi"/>
          <w:sz w:val="36"/>
          <w:szCs w:val="36"/>
        </w:rPr>
        <w:t xml:space="preserve"> </w:t>
      </w:r>
    </w:p>
    <w:p w14:paraId="449BAC68" w14:textId="77777777" w:rsidR="00E26AF3" w:rsidRPr="00E26AF3" w:rsidRDefault="00E26AF3" w:rsidP="00E26AF3">
      <w:pPr>
        <w:rPr>
          <w:rFonts w:asciiTheme="minorHAnsi" w:hAnsiTheme="minorHAnsi" w:cstheme="minorHAnsi"/>
          <w:sz w:val="22"/>
          <w:szCs w:val="22"/>
        </w:rPr>
      </w:pPr>
    </w:p>
    <w:p w14:paraId="6035BFFD" w14:textId="3237077C" w:rsidR="00E26AF3" w:rsidRPr="00E26AF3" w:rsidRDefault="00124FBD" w:rsidP="00E26AF3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Leverandør skal </w:t>
      </w:r>
      <w:r w:rsidR="00FD2749">
        <w:rPr>
          <w:rFonts w:asciiTheme="minorHAnsi" w:hAnsiTheme="minorHAnsi" w:cstheme="minorHAnsi"/>
          <w:i/>
          <w:iCs/>
          <w:sz w:val="22"/>
          <w:szCs w:val="22"/>
        </w:rPr>
        <w:t xml:space="preserve">oppgi erfaring </w:t>
      </w:r>
      <w:r w:rsidR="00FD2749" w:rsidRPr="002B0516">
        <w:rPr>
          <w:rFonts w:asciiTheme="minorHAnsi" w:hAnsiTheme="minorHAnsi" w:cstheme="minorHAnsi"/>
          <w:b/>
          <w:bCs/>
          <w:i/>
          <w:iCs/>
          <w:sz w:val="22"/>
          <w:szCs w:val="22"/>
        </w:rPr>
        <w:t>per kontrakt</w:t>
      </w:r>
      <w:r w:rsidR="000C60DA">
        <w:rPr>
          <w:rFonts w:asciiTheme="minorHAnsi" w:hAnsiTheme="minorHAnsi" w:cstheme="minorHAnsi"/>
          <w:b/>
          <w:bCs/>
          <w:i/>
          <w:iCs/>
          <w:sz w:val="20"/>
        </w:rPr>
        <w:t>/oppdrag</w:t>
      </w:r>
      <w:r w:rsidR="00FD2749">
        <w:rPr>
          <w:rFonts w:asciiTheme="minorHAnsi" w:hAnsiTheme="minorHAnsi" w:cstheme="minorHAnsi"/>
          <w:i/>
          <w:iCs/>
          <w:sz w:val="22"/>
          <w:szCs w:val="22"/>
        </w:rPr>
        <w:t xml:space="preserve"> i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dette skjemaet</w:t>
      </w:r>
      <w:r w:rsidR="00FD2749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/>
          <w:iCs/>
          <w:sz w:val="22"/>
          <w:szCs w:val="22"/>
        </w:rPr>
        <w:t>som</w:t>
      </w:r>
      <w:r w:rsidR="005B67BD">
        <w:rPr>
          <w:rFonts w:asciiTheme="minorHAnsi" w:hAnsiTheme="minorHAnsi" w:cstheme="minorHAnsi"/>
          <w:i/>
          <w:iCs/>
          <w:sz w:val="22"/>
          <w:szCs w:val="22"/>
        </w:rPr>
        <w:t xml:space="preserve"> dokumentasjon </w:t>
      </w:r>
      <w:r w:rsidR="00DF16E8">
        <w:rPr>
          <w:rFonts w:asciiTheme="minorHAnsi" w:hAnsiTheme="minorHAnsi" w:cstheme="minorHAnsi"/>
          <w:i/>
          <w:iCs/>
          <w:sz w:val="22"/>
          <w:szCs w:val="22"/>
        </w:rPr>
        <w:t xml:space="preserve">på kvalifikasjonskrav </w:t>
      </w:r>
      <w:r w:rsidR="003052B5">
        <w:rPr>
          <w:rFonts w:asciiTheme="minorHAnsi" w:hAnsiTheme="minorHAnsi" w:cstheme="minorHAnsi"/>
          <w:i/>
          <w:iCs/>
          <w:sz w:val="22"/>
          <w:szCs w:val="22"/>
        </w:rPr>
        <w:t>til erfaring</w:t>
      </w:r>
      <w:r w:rsidR="00E51FCC">
        <w:rPr>
          <w:rFonts w:asciiTheme="minorHAnsi" w:hAnsiTheme="minorHAnsi" w:cstheme="minorHAnsi"/>
          <w:i/>
          <w:iCs/>
          <w:sz w:val="22"/>
          <w:szCs w:val="22"/>
        </w:rPr>
        <w:t xml:space="preserve"> (konkurransegrunnlag punkt 3.5)</w:t>
      </w:r>
      <w:r w:rsidR="003052B5">
        <w:rPr>
          <w:rFonts w:asciiTheme="minorHAnsi" w:hAnsiTheme="minorHAnsi" w:cstheme="minorHAnsi"/>
          <w:i/>
          <w:iCs/>
          <w:sz w:val="22"/>
          <w:szCs w:val="22"/>
        </w:rPr>
        <w:t xml:space="preserve">. </w:t>
      </w:r>
    </w:p>
    <w:p w14:paraId="7E342B94" w14:textId="77777777" w:rsidR="0040777F" w:rsidRPr="00DD3AFA" w:rsidRDefault="0040777F" w:rsidP="00DD3AFA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Style w:val="Rutenettabell4uthevingsfarge1"/>
        <w:tblW w:w="0" w:type="auto"/>
        <w:tblLook w:val="04A0" w:firstRow="1" w:lastRow="0" w:firstColumn="1" w:lastColumn="0" w:noHBand="0" w:noVBand="1"/>
      </w:tblPr>
      <w:tblGrid>
        <w:gridCol w:w="1555"/>
        <w:gridCol w:w="5244"/>
        <w:gridCol w:w="3402"/>
        <w:gridCol w:w="4962"/>
      </w:tblGrid>
      <w:tr w:rsidR="00DA39F4" w:rsidRPr="00DD3AFA" w14:paraId="0F351691" w14:textId="77777777" w:rsidTr="008E29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8B9C0D3" w14:textId="2391CD97" w:rsidR="00DA39F4" w:rsidRPr="002B0516" w:rsidRDefault="0073395C" w:rsidP="00DD3AFA">
            <w:pPr>
              <w:pStyle w:val="NormalWeb"/>
              <w:spacing w:before="0" w:after="0"/>
              <w:rPr>
                <w:rFonts w:asciiTheme="minorHAnsi" w:hAnsiTheme="minorHAnsi" w:cs="Times New Roman"/>
                <w:bCs w:val="0"/>
                <w:color w:val="auto"/>
              </w:rPr>
            </w:pP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>Fra - til</w:t>
            </w:r>
          </w:p>
        </w:tc>
        <w:tc>
          <w:tcPr>
            <w:tcW w:w="5244" w:type="dxa"/>
          </w:tcPr>
          <w:p w14:paraId="29272E61" w14:textId="254FD5EC" w:rsidR="00DA39F4" w:rsidRPr="002B0516" w:rsidRDefault="00DA39F4" w:rsidP="00DD3AFA">
            <w:pPr>
              <w:pStyle w:val="NormalWeb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 w:val="0"/>
                <w:color w:val="auto"/>
              </w:rPr>
            </w:pP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>Kontrakt</w:t>
            </w:r>
            <w:r w:rsidR="000C60DA">
              <w:rPr>
                <w:rFonts w:asciiTheme="minorHAnsi" w:hAnsiTheme="minorHAnsi" w:cs="Times New Roman"/>
                <w:bCs w:val="0"/>
                <w:color w:val="auto"/>
              </w:rPr>
              <w:t>/oppdrag</w:t>
            </w: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 xml:space="preserve"> </w:t>
            </w:r>
            <w:r w:rsidR="00376D62" w:rsidRPr="002B0516">
              <w:rPr>
                <w:rFonts w:asciiTheme="minorHAnsi" w:hAnsiTheme="minorHAnsi" w:cs="Times New Roman"/>
                <w:bCs w:val="0"/>
                <w:color w:val="auto"/>
              </w:rPr>
              <w:t xml:space="preserve">om </w:t>
            </w:r>
            <w:r w:rsidR="00584A83" w:rsidRPr="002B0516">
              <w:rPr>
                <w:rFonts w:asciiTheme="minorHAnsi" w:hAnsiTheme="minorHAnsi" w:cs="Times New Roman"/>
                <w:bCs w:val="0"/>
                <w:color w:val="auto"/>
              </w:rPr>
              <w:t xml:space="preserve">hva og hvor: </w:t>
            </w:r>
          </w:p>
        </w:tc>
        <w:tc>
          <w:tcPr>
            <w:tcW w:w="3402" w:type="dxa"/>
          </w:tcPr>
          <w:p w14:paraId="5040D915" w14:textId="55686A01" w:rsidR="00DA39F4" w:rsidRPr="002B0516" w:rsidRDefault="00531F79" w:rsidP="00DD3AFA">
            <w:pPr>
              <w:pStyle w:val="NormalWeb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 w:val="0"/>
                <w:color w:val="auto"/>
              </w:rPr>
            </w:pP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>Ca. verdi</w:t>
            </w:r>
            <w:r w:rsidR="002B0516" w:rsidRPr="002B0516">
              <w:rPr>
                <w:rFonts w:asciiTheme="minorHAnsi" w:hAnsiTheme="minorHAnsi" w:cs="Times New Roman"/>
                <w:bCs w:val="0"/>
                <w:color w:val="auto"/>
              </w:rPr>
              <w:t xml:space="preserve"> (reell/estimert)</w:t>
            </w:r>
          </w:p>
          <w:p w14:paraId="48F84E2C" w14:textId="6E5CBB0F" w:rsidR="00162A0B" w:rsidRPr="002B0516" w:rsidRDefault="00625235" w:rsidP="00DD3AFA">
            <w:pPr>
              <w:pStyle w:val="NormalWeb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 w:val="0"/>
                <w:color w:val="auto"/>
              </w:rPr>
            </w:pP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>per år/sesong</w:t>
            </w:r>
          </w:p>
        </w:tc>
        <w:tc>
          <w:tcPr>
            <w:tcW w:w="4962" w:type="dxa"/>
          </w:tcPr>
          <w:p w14:paraId="5F2AFCE7" w14:textId="4B2797D3" w:rsidR="00DA39F4" w:rsidRPr="002B0516" w:rsidRDefault="00DA39F4" w:rsidP="00DD3AFA">
            <w:pPr>
              <w:pStyle w:val="NormalWeb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 w:val="0"/>
                <w:color w:val="auto"/>
              </w:rPr>
            </w:pPr>
            <w:r w:rsidRPr="002B0516">
              <w:rPr>
                <w:rFonts w:asciiTheme="minorHAnsi" w:hAnsiTheme="minorHAnsi" w:cs="Times New Roman"/>
                <w:bCs w:val="0"/>
                <w:color w:val="auto"/>
              </w:rPr>
              <w:t>Navn på oppdragsgiver og kontaktinformasjon</w:t>
            </w:r>
          </w:p>
        </w:tc>
      </w:tr>
      <w:tr w:rsidR="00DA39F4" w:rsidRPr="00DD3AFA" w14:paraId="6812AEB3" w14:textId="77777777" w:rsidTr="008E29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2AF7AB1" w14:textId="699ADEA4" w:rsidR="00DA39F4" w:rsidRPr="002B0516" w:rsidRDefault="0032476A" w:rsidP="00DD3AFA">
            <w:pPr>
              <w:pStyle w:val="NormalWeb"/>
              <w:spacing w:before="0" w:after="0"/>
              <w:rPr>
                <w:rFonts w:asciiTheme="minorHAnsi" w:hAnsiTheme="minorHAnsi" w:cs="Times New Roman"/>
                <w:b w:val="0"/>
                <w:color w:val="auto"/>
                <w:sz w:val="22"/>
                <w:szCs w:val="22"/>
              </w:rPr>
            </w:pPr>
            <w:r w:rsidRPr="002B0516">
              <w:rPr>
                <w:rFonts w:asciiTheme="minorHAnsi" w:hAnsiTheme="minorHAnsi" w:cs="Times New Roman"/>
                <w:b w:val="0"/>
                <w:color w:val="auto"/>
                <w:sz w:val="22"/>
                <w:szCs w:val="22"/>
              </w:rPr>
              <w:t>MM.ÅÅÅÅ – MM.ÅÅÅÅ</w:t>
            </w:r>
          </w:p>
        </w:tc>
        <w:tc>
          <w:tcPr>
            <w:tcW w:w="5244" w:type="dxa"/>
          </w:tcPr>
          <w:p w14:paraId="21028CC1" w14:textId="77777777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4D22F1C" w14:textId="77777777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9DE8148" w14:textId="12F10ED1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</w:tr>
      <w:tr w:rsidR="00DA39F4" w:rsidRPr="00DD3AFA" w14:paraId="5F43B72C" w14:textId="77777777" w:rsidTr="008E29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FC4F97F" w14:textId="77777777" w:rsidR="00DA39F4" w:rsidRPr="00DD3AFA" w:rsidRDefault="00DA39F4" w:rsidP="00DD3AFA">
            <w:pPr>
              <w:pStyle w:val="NormalWeb"/>
              <w:spacing w:before="0" w:after="0"/>
              <w:rPr>
                <w:rFonts w:asciiTheme="minorHAnsi" w:hAnsiTheme="minorHAnsi" w:cs="Times New Roman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5244" w:type="dxa"/>
          </w:tcPr>
          <w:p w14:paraId="32A44944" w14:textId="77777777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08060D5" w14:textId="77777777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39B7E28" w14:textId="20FBA1F1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</w:tr>
      <w:tr w:rsidR="00DA39F4" w:rsidRPr="00DD3AFA" w14:paraId="10974A66" w14:textId="77777777" w:rsidTr="008E29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3D6E960" w14:textId="77777777" w:rsidR="00DA39F4" w:rsidRPr="00DD3AFA" w:rsidRDefault="00DA39F4" w:rsidP="00DD3AFA">
            <w:pPr>
              <w:pStyle w:val="NormalWeb"/>
              <w:spacing w:before="0" w:after="0"/>
              <w:rPr>
                <w:rFonts w:asciiTheme="minorHAnsi" w:hAnsiTheme="minorHAnsi" w:cs="Times New Roman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5244" w:type="dxa"/>
          </w:tcPr>
          <w:p w14:paraId="26C3F246" w14:textId="77777777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D266EB" w14:textId="77777777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6323E92" w14:textId="253EBC81" w:rsidR="00DA39F4" w:rsidRPr="00DD3AFA" w:rsidRDefault="00DA39F4" w:rsidP="00DD3AFA">
            <w:pPr>
              <w:pStyle w:val="NormalWeb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</w:tr>
      <w:tr w:rsidR="00DA39F4" w:rsidRPr="00DD3AFA" w14:paraId="7555A540" w14:textId="77777777" w:rsidTr="008E29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70DD8FD" w14:textId="77777777" w:rsidR="00DA39F4" w:rsidRPr="00DD3AFA" w:rsidRDefault="00DA39F4" w:rsidP="00DD3AFA">
            <w:pPr>
              <w:pStyle w:val="NormalWeb"/>
              <w:spacing w:before="0" w:after="0"/>
              <w:rPr>
                <w:rFonts w:asciiTheme="minorHAnsi" w:hAnsiTheme="minorHAnsi" w:cs="Times New Roman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5244" w:type="dxa"/>
          </w:tcPr>
          <w:p w14:paraId="094A22A7" w14:textId="77777777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B7A205" w14:textId="77777777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C2011BE" w14:textId="2FD54B54" w:rsidR="00DA39F4" w:rsidRPr="00DD3AFA" w:rsidRDefault="00DA39F4" w:rsidP="00DD3AFA">
            <w:pPr>
              <w:pStyle w:val="Normal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bCs/>
                <w:color w:val="auto"/>
                <w:sz w:val="22"/>
                <w:szCs w:val="22"/>
              </w:rPr>
            </w:pPr>
          </w:p>
        </w:tc>
      </w:tr>
    </w:tbl>
    <w:p w14:paraId="5F47F8AB" w14:textId="77777777" w:rsidR="0040777F" w:rsidRDefault="0040777F" w:rsidP="0040777F"/>
    <w:p w14:paraId="0D478E6F" w14:textId="77777777" w:rsidR="002E6273" w:rsidRDefault="002E6273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sectPr w:rsidR="002E6273" w:rsidSect="00337F6E">
      <w:footerReference w:type="default" r:id="rId8"/>
      <w:headerReference w:type="first" r:id="rId9"/>
      <w:footerReference w:type="first" r:id="rId10"/>
      <w:type w:val="continuous"/>
      <w:pgSz w:w="16840" w:h="11907" w:orient="landscape" w:code="9"/>
      <w:pgMar w:top="1418" w:right="709" w:bottom="1134" w:left="709" w:header="567" w:footer="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DE2D6" w14:textId="77777777" w:rsidR="00233AAC" w:rsidRDefault="00233AAC">
      <w:r>
        <w:separator/>
      </w:r>
    </w:p>
  </w:endnote>
  <w:endnote w:type="continuationSeparator" w:id="0">
    <w:p w14:paraId="455D5407" w14:textId="77777777" w:rsidR="00233AAC" w:rsidRDefault="0023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of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E59D" w14:textId="18BA8F5E" w:rsidR="00D515E2" w:rsidRDefault="00E61219" w:rsidP="00E069E5">
    <w:pPr>
      <w:pStyle w:val="Bunntekst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2</w:t>
    </w:r>
    <w:r w:rsidR="001C37EB">
      <w:rPr>
        <w:rFonts w:asciiTheme="minorHAnsi" w:hAnsiTheme="minorHAnsi" w:cstheme="minorHAnsi"/>
      </w:rPr>
      <w:t>6/9740</w:t>
    </w:r>
    <w:r w:rsidR="00EC75D8">
      <w:rPr>
        <w:rFonts w:asciiTheme="minorHAnsi" w:hAnsiTheme="minorHAnsi" w:cstheme="minorHAnsi"/>
      </w:rPr>
      <w:t xml:space="preserve"> </w:t>
    </w:r>
    <w:r w:rsidR="001B1FAA">
      <w:rPr>
        <w:rFonts w:asciiTheme="minorHAnsi" w:hAnsiTheme="minorHAnsi" w:cstheme="minorHAnsi"/>
      </w:rPr>
      <w:t>vedlegg</w:t>
    </w:r>
    <w:r w:rsidR="001C37EB">
      <w:rPr>
        <w:rFonts w:asciiTheme="minorHAnsi" w:hAnsiTheme="minorHAnsi" w:cstheme="minorHAnsi"/>
      </w:rPr>
      <w:t xml:space="preserve"> 9</w:t>
    </w:r>
    <w:r w:rsidR="001B1FAA">
      <w:rPr>
        <w:rFonts w:asciiTheme="minorHAnsi" w:hAnsiTheme="minorHAnsi" w:cstheme="minorHAnsi"/>
      </w:rPr>
      <w:t xml:space="preserve"> </w:t>
    </w:r>
    <w:r w:rsidR="00F719C8">
      <w:rPr>
        <w:rFonts w:asciiTheme="minorHAnsi" w:hAnsiTheme="minorHAnsi" w:cstheme="minorHAnsi"/>
      </w:rPr>
      <w:t xml:space="preserve">- </w:t>
    </w:r>
    <w:r>
      <w:rPr>
        <w:rFonts w:asciiTheme="minorHAnsi" w:hAnsiTheme="minorHAnsi" w:cstheme="minorHAnsi"/>
      </w:rPr>
      <w:t>D</w:t>
    </w:r>
    <w:r w:rsidR="00EC75D8">
      <w:rPr>
        <w:rFonts w:asciiTheme="minorHAnsi" w:hAnsiTheme="minorHAnsi" w:cstheme="minorHAnsi"/>
      </w:rPr>
      <w:t>okumentasjon av erfaring</w:t>
    </w:r>
    <w:r w:rsidR="00B81265" w:rsidRPr="00B81265">
      <w:rPr>
        <w:rFonts w:asciiTheme="minorHAnsi" w:hAnsiTheme="minorHAnsi" w:cstheme="minorHAnsi"/>
      </w:rPr>
      <w:t xml:space="preserve"> </w:t>
    </w:r>
  </w:p>
  <w:p w14:paraId="0F02A997" w14:textId="4F4FF125" w:rsidR="00B81265" w:rsidRPr="00B81265" w:rsidRDefault="00D515E2" w:rsidP="00E069E5">
    <w:pPr>
      <w:pStyle w:val="Bunntekst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S</w:t>
    </w:r>
    <w:r w:rsidR="00B81265" w:rsidRPr="00B81265">
      <w:rPr>
        <w:rFonts w:asciiTheme="minorHAnsi" w:hAnsiTheme="minorHAnsi" w:cstheme="minorHAnsi"/>
        <w:snapToGrid w:val="0"/>
        <w:lang w:eastAsia="en-US"/>
      </w:rPr>
      <w:t xml:space="preserve">ide </w: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="00B81265"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="00B81265" w:rsidRPr="00B81265">
      <w:rPr>
        <w:rFonts w:asciiTheme="minorHAnsi" w:hAnsiTheme="minorHAnsi" w:cstheme="minorHAnsi"/>
        <w:snapToGrid w:val="0"/>
        <w:lang w:eastAsia="en-US"/>
      </w:rPr>
      <w:t>9</w: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="00B81265"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="00B81265"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="00B81265" w:rsidRPr="00B81265">
      <w:rPr>
        <w:rFonts w:asciiTheme="minorHAnsi" w:hAnsiTheme="minorHAnsi" w:cstheme="minorHAnsi"/>
        <w:snapToGrid w:val="0"/>
        <w:lang w:eastAsia="en-US"/>
      </w:rPr>
      <w:t>12</w:t>
    </w:r>
    <w:r w:rsidR="00B81265" w:rsidRPr="00B81265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A9B3" w14:textId="77777777" w:rsidR="00233AAC" w:rsidRDefault="00233AAC">
      <w:r>
        <w:separator/>
      </w:r>
    </w:p>
  </w:footnote>
  <w:footnote w:type="continuationSeparator" w:id="0">
    <w:p w14:paraId="62882D7B" w14:textId="77777777" w:rsidR="00233AAC" w:rsidRDefault="0023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000000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Content>
              <w:bookmarkStart w:id="1" w:name="Soa_Navn"/>
              <w:r w:rsidR="00B81265">
                <w:rPr>
                  <w:noProof/>
                </w:rPr>
                <w:t>Natur, idrett- og veidrift</w:t>
              </w:r>
            </w:sdtContent>
          </w:sdt>
          <w:bookmarkEnd w:id="1"/>
        </w:p>
      </w:tc>
    </w:tr>
  </w:tbl>
  <w:p w14:paraId="155C2C41" w14:textId="77777777" w:rsidR="00FA7CF9" w:rsidRDefault="00000000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BC01259"/>
    <w:multiLevelType w:val="hybridMultilevel"/>
    <w:tmpl w:val="3DBE29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10242"/>
    <w:multiLevelType w:val="hybridMultilevel"/>
    <w:tmpl w:val="3EEE7E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03182">
    <w:abstractNumId w:val="14"/>
  </w:num>
  <w:num w:numId="2" w16cid:durableId="980116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07361713">
    <w:abstractNumId w:val="18"/>
  </w:num>
  <w:num w:numId="4" w16cid:durableId="1066681707">
    <w:abstractNumId w:val="31"/>
  </w:num>
  <w:num w:numId="5" w16cid:durableId="1565792774">
    <w:abstractNumId w:val="7"/>
  </w:num>
  <w:num w:numId="6" w16cid:durableId="1034697347">
    <w:abstractNumId w:val="17"/>
  </w:num>
  <w:num w:numId="7" w16cid:durableId="440029006">
    <w:abstractNumId w:val="10"/>
  </w:num>
  <w:num w:numId="8" w16cid:durableId="1340962595">
    <w:abstractNumId w:val="25"/>
  </w:num>
  <w:num w:numId="9" w16cid:durableId="638341321">
    <w:abstractNumId w:val="20"/>
  </w:num>
  <w:num w:numId="10" w16cid:durableId="1697196815">
    <w:abstractNumId w:val="9"/>
  </w:num>
  <w:num w:numId="11" w16cid:durableId="1637491586">
    <w:abstractNumId w:val="15"/>
  </w:num>
  <w:num w:numId="12" w16cid:durableId="1728843113">
    <w:abstractNumId w:val="5"/>
  </w:num>
  <w:num w:numId="13" w16cid:durableId="1531335614">
    <w:abstractNumId w:val="28"/>
  </w:num>
  <w:num w:numId="14" w16cid:durableId="1590692333">
    <w:abstractNumId w:val="27"/>
  </w:num>
  <w:num w:numId="15" w16cid:durableId="1280718303">
    <w:abstractNumId w:val="12"/>
  </w:num>
  <w:num w:numId="16" w16cid:durableId="812914417">
    <w:abstractNumId w:val="34"/>
  </w:num>
  <w:num w:numId="17" w16cid:durableId="781263076">
    <w:abstractNumId w:val="26"/>
  </w:num>
  <w:num w:numId="18" w16cid:durableId="1837572900">
    <w:abstractNumId w:val="13"/>
  </w:num>
  <w:num w:numId="19" w16cid:durableId="332798814">
    <w:abstractNumId w:val="6"/>
  </w:num>
  <w:num w:numId="20" w16cid:durableId="415826514">
    <w:abstractNumId w:val="19"/>
  </w:num>
  <w:num w:numId="21" w16cid:durableId="1834298945">
    <w:abstractNumId w:val="11"/>
  </w:num>
  <w:num w:numId="22" w16cid:durableId="269817764">
    <w:abstractNumId w:val="23"/>
  </w:num>
  <w:num w:numId="23" w16cid:durableId="924802092">
    <w:abstractNumId w:val="2"/>
  </w:num>
  <w:num w:numId="24" w16cid:durableId="824708825">
    <w:abstractNumId w:val="16"/>
  </w:num>
  <w:num w:numId="25" w16cid:durableId="1757745382">
    <w:abstractNumId w:val="33"/>
  </w:num>
  <w:num w:numId="26" w16cid:durableId="1077627441">
    <w:abstractNumId w:val="29"/>
  </w:num>
  <w:num w:numId="27" w16cid:durableId="1550147540">
    <w:abstractNumId w:val="8"/>
  </w:num>
  <w:num w:numId="28" w16cid:durableId="1627198961">
    <w:abstractNumId w:val="4"/>
  </w:num>
  <w:num w:numId="29" w16cid:durableId="1050223658">
    <w:abstractNumId w:val="32"/>
  </w:num>
  <w:num w:numId="30" w16cid:durableId="1110708713">
    <w:abstractNumId w:val="3"/>
  </w:num>
  <w:num w:numId="31" w16cid:durableId="1269847451">
    <w:abstractNumId w:val="35"/>
  </w:num>
  <w:num w:numId="32" w16cid:durableId="2104261459">
    <w:abstractNumId w:val="22"/>
  </w:num>
  <w:num w:numId="33" w16cid:durableId="1178613192">
    <w:abstractNumId w:val="30"/>
  </w:num>
  <w:num w:numId="34" w16cid:durableId="1637955094">
    <w:abstractNumId w:val="1"/>
  </w:num>
  <w:num w:numId="35" w16cid:durableId="1874264621">
    <w:abstractNumId w:val="24"/>
  </w:num>
  <w:num w:numId="36" w16cid:durableId="16275888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85BA3"/>
    <w:rsid w:val="000902F5"/>
    <w:rsid w:val="000A6725"/>
    <w:rsid w:val="000C60DA"/>
    <w:rsid w:val="001017A9"/>
    <w:rsid w:val="00102B6C"/>
    <w:rsid w:val="00104A80"/>
    <w:rsid w:val="00106E11"/>
    <w:rsid w:val="00107461"/>
    <w:rsid w:val="00107BC6"/>
    <w:rsid w:val="00110AA1"/>
    <w:rsid w:val="00111D24"/>
    <w:rsid w:val="001223DD"/>
    <w:rsid w:val="001235E3"/>
    <w:rsid w:val="00124FBD"/>
    <w:rsid w:val="001507CE"/>
    <w:rsid w:val="0015115D"/>
    <w:rsid w:val="00162A0B"/>
    <w:rsid w:val="00167B6A"/>
    <w:rsid w:val="00177478"/>
    <w:rsid w:val="001965DC"/>
    <w:rsid w:val="001B1FAA"/>
    <w:rsid w:val="001B5E70"/>
    <w:rsid w:val="001C2DF7"/>
    <w:rsid w:val="001C37EB"/>
    <w:rsid w:val="001D235A"/>
    <w:rsid w:val="001D7899"/>
    <w:rsid w:val="001F5C09"/>
    <w:rsid w:val="00201918"/>
    <w:rsid w:val="00202DD2"/>
    <w:rsid w:val="00215F5D"/>
    <w:rsid w:val="00216C1D"/>
    <w:rsid w:val="00233AAC"/>
    <w:rsid w:val="0024779E"/>
    <w:rsid w:val="0027705F"/>
    <w:rsid w:val="00286621"/>
    <w:rsid w:val="00291C91"/>
    <w:rsid w:val="002B0516"/>
    <w:rsid w:val="002B54C2"/>
    <w:rsid w:val="002C26BB"/>
    <w:rsid w:val="002D5E93"/>
    <w:rsid w:val="002E6273"/>
    <w:rsid w:val="003052B5"/>
    <w:rsid w:val="0031649B"/>
    <w:rsid w:val="0032476A"/>
    <w:rsid w:val="0032480C"/>
    <w:rsid w:val="0032798B"/>
    <w:rsid w:val="00337F6E"/>
    <w:rsid w:val="00346710"/>
    <w:rsid w:val="00376D62"/>
    <w:rsid w:val="003A00C7"/>
    <w:rsid w:val="003B56E1"/>
    <w:rsid w:val="003C2E9F"/>
    <w:rsid w:val="003E4B83"/>
    <w:rsid w:val="003F0C9F"/>
    <w:rsid w:val="003F41E8"/>
    <w:rsid w:val="0040015E"/>
    <w:rsid w:val="0040777F"/>
    <w:rsid w:val="0042638F"/>
    <w:rsid w:val="004265F1"/>
    <w:rsid w:val="00427B93"/>
    <w:rsid w:val="00444B44"/>
    <w:rsid w:val="00446021"/>
    <w:rsid w:val="004600ED"/>
    <w:rsid w:val="0047053C"/>
    <w:rsid w:val="00472301"/>
    <w:rsid w:val="00477791"/>
    <w:rsid w:val="004A0090"/>
    <w:rsid w:val="004B4617"/>
    <w:rsid w:val="004C4FDB"/>
    <w:rsid w:val="004C59E9"/>
    <w:rsid w:val="004D6C47"/>
    <w:rsid w:val="004E7474"/>
    <w:rsid w:val="00504A50"/>
    <w:rsid w:val="00526A6F"/>
    <w:rsid w:val="00531F79"/>
    <w:rsid w:val="005343CD"/>
    <w:rsid w:val="00541095"/>
    <w:rsid w:val="005427C3"/>
    <w:rsid w:val="00543A3E"/>
    <w:rsid w:val="0054400F"/>
    <w:rsid w:val="005477E9"/>
    <w:rsid w:val="005511E2"/>
    <w:rsid w:val="00556A7D"/>
    <w:rsid w:val="00580687"/>
    <w:rsid w:val="00584A83"/>
    <w:rsid w:val="00586B52"/>
    <w:rsid w:val="005A27F0"/>
    <w:rsid w:val="005B67BD"/>
    <w:rsid w:val="00601E80"/>
    <w:rsid w:val="00610C0E"/>
    <w:rsid w:val="00613225"/>
    <w:rsid w:val="0062298D"/>
    <w:rsid w:val="00625235"/>
    <w:rsid w:val="00634DA5"/>
    <w:rsid w:val="00654191"/>
    <w:rsid w:val="00656819"/>
    <w:rsid w:val="00670CA7"/>
    <w:rsid w:val="0073395C"/>
    <w:rsid w:val="007405AC"/>
    <w:rsid w:val="007A1BC9"/>
    <w:rsid w:val="007A2305"/>
    <w:rsid w:val="007A4CAF"/>
    <w:rsid w:val="007B33BD"/>
    <w:rsid w:val="007C02CC"/>
    <w:rsid w:val="007C0D31"/>
    <w:rsid w:val="007C4EE8"/>
    <w:rsid w:val="007D60CB"/>
    <w:rsid w:val="007E3D63"/>
    <w:rsid w:val="007E5376"/>
    <w:rsid w:val="007E688D"/>
    <w:rsid w:val="007F5EF8"/>
    <w:rsid w:val="008061C5"/>
    <w:rsid w:val="0083487F"/>
    <w:rsid w:val="00836B96"/>
    <w:rsid w:val="008408C0"/>
    <w:rsid w:val="00862574"/>
    <w:rsid w:val="00867216"/>
    <w:rsid w:val="00883C11"/>
    <w:rsid w:val="008971C0"/>
    <w:rsid w:val="008B0AF5"/>
    <w:rsid w:val="008E2959"/>
    <w:rsid w:val="008E6BDF"/>
    <w:rsid w:val="008F2900"/>
    <w:rsid w:val="00905E98"/>
    <w:rsid w:val="009210DF"/>
    <w:rsid w:val="0094244A"/>
    <w:rsid w:val="009500E5"/>
    <w:rsid w:val="00956176"/>
    <w:rsid w:val="00982DE2"/>
    <w:rsid w:val="009D4CD0"/>
    <w:rsid w:val="00A24B21"/>
    <w:rsid w:val="00A374E2"/>
    <w:rsid w:val="00A40C21"/>
    <w:rsid w:val="00A60DEE"/>
    <w:rsid w:val="00A659B0"/>
    <w:rsid w:val="00A81069"/>
    <w:rsid w:val="00A86674"/>
    <w:rsid w:val="00AB6DE3"/>
    <w:rsid w:val="00AC3A69"/>
    <w:rsid w:val="00B1071E"/>
    <w:rsid w:val="00B130A4"/>
    <w:rsid w:val="00B149AA"/>
    <w:rsid w:val="00B63A45"/>
    <w:rsid w:val="00B665B9"/>
    <w:rsid w:val="00B72D28"/>
    <w:rsid w:val="00B81265"/>
    <w:rsid w:val="00B84B05"/>
    <w:rsid w:val="00BA18A6"/>
    <w:rsid w:val="00BA1B91"/>
    <w:rsid w:val="00BB35B1"/>
    <w:rsid w:val="00C03FF8"/>
    <w:rsid w:val="00C12FA4"/>
    <w:rsid w:val="00C3546A"/>
    <w:rsid w:val="00C505D4"/>
    <w:rsid w:val="00C55778"/>
    <w:rsid w:val="00C60C2B"/>
    <w:rsid w:val="00C67279"/>
    <w:rsid w:val="00C73370"/>
    <w:rsid w:val="00CA028D"/>
    <w:rsid w:val="00CB267B"/>
    <w:rsid w:val="00CD0B78"/>
    <w:rsid w:val="00CE6029"/>
    <w:rsid w:val="00CE7221"/>
    <w:rsid w:val="00CF30B1"/>
    <w:rsid w:val="00CF3383"/>
    <w:rsid w:val="00CF58E8"/>
    <w:rsid w:val="00D3481F"/>
    <w:rsid w:val="00D42500"/>
    <w:rsid w:val="00D515E2"/>
    <w:rsid w:val="00D708A5"/>
    <w:rsid w:val="00D82A54"/>
    <w:rsid w:val="00DA39F4"/>
    <w:rsid w:val="00DC2CFB"/>
    <w:rsid w:val="00DD3AFA"/>
    <w:rsid w:val="00DF0B7A"/>
    <w:rsid w:val="00DF16E8"/>
    <w:rsid w:val="00E00807"/>
    <w:rsid w:val="00E069E5"/>
    <w:rsid w:val="00E24516"/>
    <w:rsid w:val="00E259C2"/>
    <w:rsid w:val="00E26AF3"/>
    <w:rsid w:val="00E31B40"/>
    <w:rsid w:val="00E45A22"/>
    <w:rsid w:val="00E51FCC"/>
    <w:rsid w:val="00E61219"/>
    <w:rsid w:val="00E613C0"/>
    <w:rsid w:val="00E778CA"/>
    <w:rsid w:val="00E77A0D"/>
    <w:rsid w:val="00E904F5"/>
    <w:rsid w:val="00EA563F"/>
    <w:rsid w:val="00EB0F9F"/>
    <w:rsid w:val="00EB4EDD"/>
    <w:rsid w:val="00EC31C4"/>
    <w:rsid w:val="00EC75D8"/>
    <w:rsid w:val="00EE51CB"/>
    <w:rsid w:val="00F140F8"/>
    <w:rsid w:val="00F14C2A"/>
    <w:rsid w:val="00F5243E"/>
    <w:rsid w:val="00F71499"/>
    <w:rsid w:val="00F719C8"/>
    <w:rsid w:val="00F9633A"/>
    <w:rsid w:val="00F97ABA"/>
    <w:rsid w:val="00FA4DD2"/>
    <w:rsid w:val="00FA7CF9"/>
    <w:rsid w:val="00FB47EE"/>
    <w:rsid w:val="00FB6894"/>
    <w:rsid w:val="00FC3335"/>
    <w:rsid w:val="00FD2749"/>
    <w:rsid w:val="00FE44A0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  <w:style w:type="paragraph" w:styleId="Listeavsnitt">
    <w:name w:val="List Paragraph"/>
    <w:basedOn w:val="Normal"/>
    <w:uiPriority w:val="34"/>
    <w:qFormat/>
    <w:rsid w:val="002E6273"/>
    <w:pPr>
      <w:ind w:left="708"/>
    </w:pPr>
    <w:rPr>
      <w:rFonts w:asciiTheme="minorHAnsi" w:hAnsiTheme="minorHAnsi"/>
      <w:sz w:val="22"/>
      <w:szCs w:val="22"/>
    </w:rPr>
  </w:style>
  <w:style w:type="table" w:styleId="Rutenettabell4uthevingsfarge1">
    <w:name w:val="Grid Table 4 Accent 1"/>
    <w:basedOn w:val="Vanligtabell"/>
    <w:uiPriority w:val="49"/>
    <w:rsid w:val="00C12FA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5mrkuthevingsfarge1">
    <w:name w:val="Grid Table 5 Dark Accent 1"/>
    <w:basedOn w:val="Vanligtabell"/>
    <w:uiPriority w:val="50"/>
    <w:rsid w:val="007E53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dsol\OneDrive%20-%20B&#230;rum%20kommune\Vinterberedskap%20hovedveiavtale%202023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0A3DD2"/>
    <w:rsid w:val="000E5B38"/>
    <w:rsid w:val="001C2DF7"/>
    <w:rsid w:val="00286621"/>
    <w:rsid w:val="003A4D56"/>
    <w:rsid w:val="003F0C9F"/>
    <w:rsid w:val="004D21A9"/>
    <w:rsid w:val="004E7474"/>
    <w:rsid w:val="00542658"/>
    <w:rsid w:val="005B68E1"/>
    <w:rsid w:val="005D70F5"/>
    <w:rsid w:val="00601E80"/>
    <w:rsid w:val="00654191"/>
    <w:rsid w:val="0076545A"/>
    <w:rsid w:val="00A40C21"/>
    <w:rsid w:val="00B72D28"/>
    <w:rsid w:val="00BD5A27"/>
    <w:rsid w:val="00C335B3"/>
    <w:rsid w:val="00C6031A"/>
    <w:rsid w:val="00CF58E8"/>
    <w:rsid w:val="00D05798"/>
    <w:rsid w:val="00E7694F"/>
    <w:rsid w:val="00F04CB6"/>
    <w:rsid w:val="00F8633A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header>
    <Sdo_DokDatoXX>​</Sdo_DokDatoXX>
    <Soa_Navn>Natur, idrett- og veidrift</Soa_Navn>
    <Sdo_DokDato>23.10.2023</Sdo_DokDato>
  </header>
  <body/>
  <footer/>
  <properties>
    <templateURI>docx</templateURI>
    <websakInfo>
      <fletteDato>27.10.2023</fletteDato>
      <sakid>2020084503</sakid>
      <jpid>2020992969</jpid>
      <filUnique/>
      <filChecksumFørFlett/>
      <erHoveddokument>False</erHoveddokument>
      <dcTitle>Konkurransegrunnlag brøyting og strøing på kommunale veier, gang- og sykkelveier, stier og trapper</dcTitle>
    </websakInfo>
    <mergeMode>MergeOne</mergeMode>
    <showHiddenMark>False</showHiddenMark>
    <sdm_dummy/>
    <mutualMergeSupport>False</mutualMergeSupport>
    <language/>
    <docs>
      <doc>
        <sdm_watermark/>
        <sdm_sdfid/>
      </doc>
    </docs>
  </properties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4074</TotalTime>
  <Pages>1</Pages>
  <Words>69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 brøyting og strøing på kommunale veier, gang- og sykkelveier, stier og trapper</vt:lpstr>
      <vt:lpstr>Saknr</vt:lpstr>
    </vt:vector>
  </TitlesOfParts>
  <Company>Bærum kommune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brøyting og strøing på kommunale veier, gang- og sykkelveier, stier og trapper</dc:title>
  <dc:creator>Camilla Brunvoll</dc:creator>
  <cp:lastModifiedBy>Ida Maria Gran Solaas</cp:lastModifiedBy>
  <cp:revision>27</cp:revision>
  <cp:lastPrinted>2004-06-09T13:45:00Z</cp:lastPrinted>
  <dcterms:created xsi:type="dcterms:W3CDTF">2025-03-21T11:38:00Z</dcterms:created>
  <dcterms:modified xsi:type="dcterms:W3CDTF">2026-04-14T09:08:00Z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